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CF8C9" w14:textId="77777777" w:rsidR="00140194" w:rsidRPr="008642EC" w:rsidRDefault="00140194" w:rsidP="00140194">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F110757" w14:textId="77777777" w:rsidR="00140194" w:rsidRDefault="00140194" w:rsidP="00140194">
      <w:pPr>
        <w:pStyle w:val="BasicParagraph"/>
        <w:suppressAutoHyphens/>
        <w:spacing w:line="240" w:lineRule="auto"/>
        <w:rPr>
          <w:rFonts w:ascii="Times New Roman" w:hAnsi="Times New Roman" w:cs="Times New Roman"/>
          <w:b/>
          <w:bCs/>
          <w:color w:val="000000" w:themeColor="text1"/>
          <w:sz w:val="21"/>
          <w:szCs w:val="21"/>
        </w:rPr>
      </w:pPr>
    </w:p>
    <w:p w14:paraId="2B538A05" w14:textId="77777777" w:rsidR="00140194" w:rsidRPr="00582653" w:rsidRDefault="00140194" w:rsidP="0014019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EE2AD7F" w14:textId="77777777" w:rsidR="00140194" w:rsidRDefault="00140194" w:rsidP="001401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926A626" w14:textId="77777777" w:rsidR="00140194" w:rsidRDefault="00140194" w:rsidP="0014019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AC0BE71" w14:textId="77777777" w:rsidR="00140194" w:rsidRPr="00582653" w:rsidRDefault="00140194" w:rsidP="00140194">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48BBA105" wp14:editId="611D2A5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F56EF8F" w14:textId="4F61357C" w:rsidR="00140194" w:rsidRDefault="00140194" w:rsidP="001401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Communications policy and procedure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5311A30" w14:textId="77777777" w:rsidR="00140194" w:rsidRDefault="00140194" w:rsidP="0014019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7C68A17" w14:textId="77777777" w:rsidR="00140194" w:rsidRPr="00582653" w:rsidRDefault="00140194" w:rsidP="001401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6AC6859" w14:textId="77777777" w:rsidR="00140194" w:rsidRPr="00582653" w:rsidRDefault="00140194" w:rsidP="001401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F2C0FEC" w14:textId="77777777" w:rsidR="00140194" w:rsidRPr="008642EC" w:rsidRDefault="00140194" w:rsidP="00140194">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86BB8A8" w14:textId="77777777" w:rsidR="00140194" w:rsidRPr="008642EC" w:rsidRDefault="00140194" w:rsidP="00140194">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79802C4" w14:textId="77777777" w:rsidR="00140194" w:rsidRPr="00582653" w:rsidRDefault="00140194" w:rsidP="001401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DAEC4BC" w14:textId="77777777" w:rsidR="00140194" w:rsidRPr="008642EC" w:rsidRDefault="00140194" w:rsidP="00140194">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4BE4E97" w14:textId="77777777" w:rsidR="00140194" w:rsidRPr="008642EC" w:rsidRDefault="00140194" w:rsidP="00140194">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3D9DF14" w14:textId="77777777" w:rsidR="00140194" w:rsidRPr="00582653" w:rsidRDefault="00140194" w:rsidP="00140194">
      <w:pPr>
        <w:pStyle w:val="BasicParagraph"/>
        <w:suppressAutoHyphens/>
        <w:spacing w:line="240" w:lineRule="auto"/>
        <w:rPr>
          <w:rFonts w:ascii="Times New Roman" w:hAnsi="Times New Roman" w:cs="Times New Roman"/>
          <w:color w:val="000000" w:themeColor="text1"/>
          <w:sz w:val="21"/>
          <w:szCs w:val="21"/>
        </w:rPr>
      </w:pPr>
    </w:p>
    <w:p w14:paraId="084FF582" w14:textId="77777777" w:rsidR="00140194" w:rsidRPr="00582653" w:rsidRDefault="00140194" w:rsidP="0014019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E8A3DC9" w14:textId="77777777" w:rsidR="00140194" w:rsidRDefault="00140194" w:rsidP="001401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87145C1" w14:textId="77777777" w:rsidR="00140194" w:rsidRDefault="00140194" w:rsidP="00140194">
      <w:pPr>
        <w:pStyle w:val="BasicParagraph"/>
        <w:suppressAutoHyphens/>
        <w:spacing w:line="240" w:lineRule="auto"/>
        <w:ind w:left="720"/>
        <w:rPr>
          <w:rFonts w:ascii="Times New Roman" w:hAnsi="Times New Roman" w:cs="Times New Roman"/>
          <w:color w:val="000000" w:themeColor="text1"/>
          <w:sz w:val="21"/>
          <w:szCs w:val="21"/>
        </w:rPr>
      </w:pPr>
    </w:p>
    <w:p w14:paraId="4C8DA8CC" w14:textId="77777777" w:rsidR="00140194" w:rsidRDefault="00140194" w:rsidP="001401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1916FF9" w14:textId="77777777" w:rsidR="00140194" w:rsidRDefault="00140194" w:rsidP="00140194">
      <w:pPr>
        <w:pStyle w:val="BasicParagraph"/>
        <w:suppressAutoHyphens/>
        <w:spacing w:line="240" w:lineRule="auto"/>
        <w:ind w:left="1440"/>
        <w:rPr>
          <w:rFonts w:ascii="Times New Roman" w:hAnsi="Times New Roman" w:cs="Times New Roman"/>
          <w:color w:val="000000" w:themeColor="text1"/>
          <w:sz w:val="21"/>
          <w:szCs w:val="21"/>
        </w:rPr>
      </w:pPr>
    </w:p>
    <w:p w14:paraId="7381A9CD" w14:textId="77777777" w:rsidR="00140194" w:rsidRDefault="00140194" w:rsidP="001401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05C1189" w14:textId="77777777" w:rsidR="00140194" w:rsidRDefault="00140194" w:rsidP="00140194">
      <w:pPr>
        <w:pStyle w:val="BasicParagraph"/>
        <w:suppressAutoHyphens/>
        <w:spacing w:line="240" w:lineRule="auto"/>
        <w:ind w:left="1440"/>
        <w:rPr>
          <w:rFonts w:ascii="Times New Roman" w:hAnsi="Times New Roman" w:cs="Times New Roman"/>
          <w:color w:val="000000" w:themeColor="text1"/>
          <w:sz w:val="21"/>
          <w:szCs w:val="21"/>
        </w:rPr>
      </w:pPr>
    </w:p>
    <w:p w14:paraId="77199C8B" w14:textId="77777777" w:rsidR="00140194" w:rsidRDefault="00140194" w:rsidP="0014019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9772692" w14:textId="77777777" w:rsidR="00140194" w:rsidRDefault="00140194">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5B745895"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646C69"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646C69"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646C69"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646C69"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646C69"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646C69"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140194">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0194"/>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46C69"/>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14019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40194"/>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2.xml><?xml version="1.0" encoding="utf-8"?>
<ds:datastoreItem xmlns:ds="http://schemas.openxmlformats.org/officeDocument/2006/customXml" ds:itemID="{53FC0CF4-8491-43F6-BEE3-9A0E2F931274}"/>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3760B508-C0FF-4EDD-94D0-6B54C4EB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16</cp:revision>
  <dcterms:created xsi:type="dcterms:W3CDTF">2022-09-02T23:15:00Z</dcterms:created>
  <dcterms:modified xsi:type="dcterms:W3CDTF">2023-07-03T05:15:00Z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